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4E71BE0"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502445">
        <w:rPr>
          <w:rStyle w:val="Strong"/>
          <w:lang w:val="en-GB"/>
        </w:rPr>
        <w:t>29-G002-21</w:t>
      </w:r>
      <w:bookmarkStart w:id="4" w:name="_GoBack"/>
      <w:bookmarkEnd w:id="4"/>
      <w:r w:rsidR="00502445"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D3F6B" w14:textId="77777777" w:rsidR="00BF52FE" w:rsidRDefault="00BF52FE">
      <w:r>
        <w:separator/>
      </w:r>
    </w:p>
  </w:endnote>
  <w:endnote w:type="continuationSeparator" w:id="0">
    <w:p w14:paraId="3050F24E" w14:textId="77777777" w:rsidR="00BF52FE" w:rsidRDefault="00BF52FE">
      <w:r>
        <w:continuationSeparator/>
      </w:r>
    </w:p>
  </w:endnote>
  <w:endnote w:type="continuationNotice" w:id="1">
    <w:p w14:paraId="54A996F0" w14:textId="77777777" w:rsidR="00BF52FE" w:rsidRDefault="00BF5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0F55" w14:textId="77777777" w:rsidR="00C378DB" w:rsidRDefault="00C378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02445" w:rsidRPr="0050244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02445" w:rsidRPr="00502445">
      <w:rPr>
        <w:noProof/>
        <w:color w:val="17365D" w:themeColor="text2" w:themeShade="BF"/>
        <w:lang w:val="sv-SE"/>
      </w:rPr>
      <w:t>4</w:t>
    </w:r>
    <w:r>
      <w:rPr>
        <w:color w:val="17365D" w:themeColor="text2" w:themeShade="BF"/>
      </w:rPr>
      <w:fldChar w:fldCharType="end"/>
    </w:r>
  </w:p>
  <w:p w14:paraId="213B5D63" w14:textId="1482C8CE" w:rsidR="00133D55" w:rsidRDefault="00133D55" w:rsidP="004878F3">
    <w:pPr>
      <w:pStyle w:val="Footer"/>
    </w:pPr>
    <w:r>
      <w:fldChar w:fldCharType="begin"/>
    </w:r>
    <w:r>
      <w:instrText xml:space="preserve"> DATE \@ "yyyy-MM-dd" </w:instrText>
    </w:r>
    <w:r>
      <w:fldChar w:fldCharType="separate"/>
    </w:r>
    <w:r w:rsidR="00502445">
      <w:rPr>
        <w:noProof/>
      </w:rPr>
      <w:t>2021-04-21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E3A30" w14:textId="77777777" w:rsidR="00C378DB" w:rsidRDefault="00C378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D15A6" w14:textId="77777777" w:rsidR="00BF52FE" w:rsidRDefault="00BF52FE">
      <w:r>
        <w:separator/>
      </w:r>
    </w:p>
  </w:footnote>
  <w:footnote w:type="continuationSeparator" w:id="0">
    <w:p w14:paraId="11D548C5" w14:textId="77777777" w:rsidR="00BF52FE" w:rsidRDefault="00BF52FE">
      <w:r>
        <w:continuationSeparator/>
      </w:r>
    </w:p>
  </w:footnote>
  <w:footnote w:type="continuationNotice" w:id="1">
    <w:p w14:paraId="6E9ADC18" w14:textId="77777777" w:rsidR="00BF52FE" w:rsidRDefault="00BF52FE"/>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5C58B" w14:textId="77777777" w:rsidR="00C378DB" w:rsidRDefault="00C378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72BEF" w14:textId="77777777" w:rsidR="00C378DB" w:rsidRDefault="00C378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597"/>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445"/>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0D5"/>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52FE"/>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8C1CC9-193C-4622-BE31-9377D9C0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1008</Words>
  <Characters>5749</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2013-10-18T08:32:00Z</cp:lastPrinted>
  <dcterms:created xsi:type="dcterms:W3CDTF">2021-04-21T00:45:00Z</dcterms:created>
  <dcterms:modified xsi:type="dcterms:W3CDTF">2021-04-21T03:22:00Z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